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——电子保姆运维费项目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项目申报时间：2024年8月26日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电子保姆运维费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专项资金类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黄村镇养老联合体日常运行经费2025年预计80000元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ind w:firstLine="417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电子保姆运维费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电子保姆运维费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1.延续项目       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2.新增项目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主要工作内容：电子保姆运维费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项目总投入情况（包括人、财、物等方面）：电子保姆运维费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运营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电子保姆运维费</w:t>
            </w:r>
            <w:bookmarkStart w:id="0" w:name="_GoBack"/>
            <w:bookmarkEnd w:id="0"/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6D96FCC"/>
    <w:rsid w:val="2F471EE1"/>
    <w:rsid w:val="308113CB"/>
    <w:rsid w:val="3338539F"/>
    <w:rsid w:val="33CF3845"/>
    <w:rsid w:val="34B53ED7"/>
    <w:rsid w:val="3B36100F"/>
    <w:rsid w:val="443577C3"/>
    <w:rsid w:val="45047EF5"/>
    <w:rsid w:val="4F815F87"/>
    <w:rsid w:val="54F9326F"/>
    <w:rsid w:val="59467262"/>
    <w:rsid w:val="60E6680C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2024-08-23T01:42:18Z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